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9C0D2" w14:textId="77777777" w:rsidR="003A570D" w:rsidRDefault="003A570D" w:rsidP="003A570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3EEAE77C" w14:textId="77777777" w:rsidR="00272CD0" w:rsidRPr="00272CD0" w:rsidRDefault="00272CD0" w:rsidP="00272CD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272CD0">
        <w:rPr>
          <w:rFonts w:ascii="Arial" w:eastAsia="Times New Roman" w:hAnsi="Arial" w:cs="Arial"/>
          <w:sz w:val="20"/>
          <w:szCs w:val="20"/>
        </w:rPr>
        <w:t xml:space="preserve">FORMULARZ OFERTOWY </w:t>
      </w:r>
    </w:p>
    <w:p w14:paraId="54BF6234" w14:textId="77777777" w:rsidR="00272CD0" w:rsidRPr="00272CD0" w:rsidRDefault="00272CD0" w:rsidP="00272CD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4D273CC8" w14:textId="77777777" w:rsidR="00272CD0" w:rsidRPr="00272CD0" w:rsidRDefault="00272CD0" w:rsidP="00272CD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272CD0">
        <w:rPr>
          <w:rFonts w:ascii="Arial" w:eastAsia="Times New Roman" w:hAnsi="Arial" w:cs="Arial"/>
          <w:sz w:val="20"/>
          <w:szCs w:val="20"/>
        </w:rPr>
        <w:t xml:space="preserve">Dane Oferenta: </w:t>
      </w:r>
    </w:p>
    <w:p w14:paraId="7553A0F7" w14:textId="77777777" w:rsidR="00272CD0" w:rsidRPr="00272CD0" w:rsidRDefault="00272CD0" w:rsidP="00272CD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24531B8B" w14:textId="77777777" w:rsidR="00272CD0" w:rsidRPr="00272CD0" w:rsidRDefault="00272CD0" w:rsidP="00272CD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272CD0">
        <w:rPr>
          <w:rFonts w:ascii="Arial" w:eastAsia="Times New Roman" w:hAnsi="Arial" w:cs="Arial"/>
          <w:sz w:val="20"/>
          <w:szCs w:val="20"/>
        </w:rPr>
        <w:t xml:space="preserve">Nazwa firmy: _______________________________________________ </w:t>
      </w:r>
    </w:p>
    <w:p w14:paraId="2354680F" w14:textId="77777777" w:rsidR="00272CD0" w:rsidRPr="00272CD0" w:rsidRDefault="00272CD0" w:rsidP="00272CD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7828C2A4" w14:textId="77777777" w:rsidR="00272CD0" w:rsidRPr="00272CD0" w:rsidRDefault="00272CD0" w:rsidP="00272CD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272CD0">
        <w:rPr>
          <w:rFonts w:ascii="Arial" w:eastAsia="Times New Roman" w:hAnsi="Arial" w:cs="Arial"/>
          <w:sz w:val="20"/>
          <w:szCs w:val="20"/>
        </w:rPr>
        <w:t xml:space="preserve">Adres: _____________________________________________________ </w:t>
      </w:r>
    </w:p>
    <w:p w14:paraId="4EBFFA73" w14:textId="77777777" w:rsidR="00272CD0" w:rsidRPr="00272CD0" w:rsidRDefault="00272CD0" w:rsidP="00272CD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35F7E4C5" w14:textId="77777777" w:rsidR="00272CD0" w:rsidRPr="00272CD0" w:rsidRDefault="00272CD0" w:rsidP="00272CD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272CD0">
        <w:rPr>
          <w:rFonts w:ascii="Arial" w:eastAsia="Times New Roman" w:hAnsi="Arial" w:cs="Arial"/>
          <w:sz w:val="20"/>
          <w:szCs w:val="20"/>
        </w:rPr>
        <w:t xml:space="preserve">NIP: _________________________   REGON: _____________________ </w:t>
      </w:r>
    </w:p>
    <w:p w14:paraId="02102EFD" w14:textId="77777777" w:rsidR="00272CD0" w:rsidRPr="00272CD0" w:rsidRDefault="00272CD0" w:rsidP="00272CD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41E75615" w14:textId="77777777" w:rsidR="00272CD0" w:rsidRPr="00272CD0" w:rsidRDefault="00272CD0" w:rsidP="00272CD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272CD0">
        <w:rPr>
          <w:rFonts w:ascii="Arial" w:eastAsia="Times New Roman" w:hAnsi="Arial" w:cs="Arial"/>
          <w:sz w:val="20"/>
          <w:szCs w:val="20"/>
        </w:rPr>
        <w:t xml:space="preserve">Osoba do kontaktu: _________________________________________ </w:t>
      </w:r>
    </w:p>
    <w:p w14:paraId="62DE49FB" w14:textId="77777777" w:rsidR="00272CD0" w:rsidRPr="00272CD0" w:rsidRDefault="00272CD0" w:rsidP="00272CD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04C917AD" w14:textId="77777777" w:rsidR="00272CD0" w:rsidRPr="00272CD0" w:rsidRDefault="00272CD0" w:rsidP="00272CD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272CD0">
        <w:rPr>
          <w:rFonts w:ascii="Arial" w:eastAsia="Times New Roman" w:hAnsi="Arial" w:cs="Arial"/>
          <w:sz w:val="20"/>
          <w:szCs w:val="20"/>
        </w:rPr>
        <w:t xml:space="preserve">Telefon / e-mail: ___________________________________________ </w:t>
      </w:r>
    </w:p>
    <w:p w14:paraId="319DF422" w14:textId="77777777" w:rsidR="00272CD0" w:rsidRPr="00272CD0" w:rsidRDefault="00272CD0" w:rsidP="00272CD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13AB7D3E" w14:textId="77777777" w:rsidR="00272CD0" w:rsidRPr="00272CD0" w:rsidRDefault="00272CD0" w:rsidP="00272CD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272CD0">
        <w:rPr>
          <w:rFonts w:ascii="Arial" w:eastAsia="Times New Roman" w:hAnsi="Arial" w:cs="Arial"/>
          <w:sz w:val="20"/>
          <w:szCs w:val="20"/>
        </w:rPr>
        <w:t xml:space="preserve">Oferta: </w:t>
      </w:r>
    </w:p>
    <w:p w14:paraId="34F0728A" w14:textId="77777777" w:rsidR="00272CD0" w:rsidRPr="00272CD0" w:rsidRDefault="00272CD0" w:rsidP="00272CD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0766E8C2" w14:textId="6DBBC646" w:rsidR="00272CD0" w:rsidRPr="00272CD0" w:rsidRDefault="00272CD0" w:rsidP="00272CD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272CD0">
        <w:rPr>
          <w:rFonts w:ascii="Arial" w:eastAsia="Times New Roman" w:hAnsi="Arial" w:cs="Arial"/>
          <w:sz w:val="20"/>
          <w:szCs w:val="20"/>
        </w:rPr>
        <w:t xml:space="preserve">Oferowana cena za odnowienie licencji i usługi zgodnie </w:t>
      </w:r>
      <w:r>
        <w:rPr>
          <w:rFonts w:ascii="Arial" w:eastAsia="Times New Roman" w:hAnsi="Arial" w:cs="Arial"/>
          <w:sz w:val="20"/>
          <w:szCs w:val="20"/>
        </w:rPr>
        <w:t>z przedmiotem zamówienia</w:t>
      </w:r>
      <w:r w:rsidRPr="00272CD0">
        <w:rPr>
          <w:rFonts w:ascii="Arial" w:eastAsia="Times New Roman" w:hAnsi="Arial" w:cs="Arial"/>
          <w:sz w:val="20"/>
          <w:szCs w:val="20"/>
        </w:rPr>
        <w:t xml:space="preserve">: </w:t>
      </w:r>
    </w:p>
    <w:p w14:paraId="11FC1F0A" w14:textId="77777777" w:rsidR="00272CD0" w:rsidRPr="00272CD0" w:rsidRDefault="00272CD0" w:rsidP="00272CD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103F7DD4" w14:textId="77777777" w:rsidR="00272CD0" w:rsidRPr="00272CD0" w:rsidRDefault="00272CD0" w:rsidP="00272CD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272CD0">
        <w:rPr>
          <w:rFonts w:ascii="Arial" w:eastAsia="Times New Roman" w:hAnsi="Arial" w:cs="Arial"/>
          <w:sz w:val="20"/>
          <w:szCs w:val="20"/>
        </w:rPr>
        <w:t xml:space="preserve">__________________________________________________________________ </w:t>
      </w:r>
    </w:p>
    <w:p w14:paraId="6ECAF485" w14:textId="77777777" w:rsidR="00272CD0" w:rsidRPr="00272CD0" w:rsidRDefault="00272CD0" w:rsidP="00272CD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7B138F98" w14:textId="77777777" w:rsidR="00272CD0" w:rsidRPr="00272CD0" w:rsidRDefault="00272CD0" w:rsidP="00272CD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272CD0">
        <w:rPr>
          <w:rFonts w:ascii="Arial" w:eastAsia="Times New Roman" w:hAnsi="Arial" w:cs="Arial"/>
          <w:sz w:val="20"/>
          <w:szCs w:val="20"/>
        </w:rPr>
        <w:t xml:space="preserve">__________________________________________________________________ </w:t>
      </w:r>
    </w:p>
    <w:p w14:paraId="3878AF08" w14:textId="77777777" w:rsidR="00272CD0" w:rsidRDefault="00272CD0" w:rsidP="00272CD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712BAAF1" w14:textId="77777777" w:rsidR="00272CD0" w:rsidRPr="00272CD0" w:rsidRDefault="00272CD0" w:rsidP="00272CD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6E3818F" w14:textId="08DFA6A4" w:rsidR="003A570D" w:rsidRDefault="00272CD0" w:rsidP="00272CD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272CD0">
        <w:rPr>
          <w:rFonts w:ascii="Arial" w:eastAsia="Times New Roman" w:hAnsi="Arial" w:cs="Arial"/>
          <w:sz w:val="20"/>
          <w:szCs w:val="20"/>
        </w:rPr>
        <w:t>Data: ______________________     Podpis i pieczęć: __________________________</w:t>
      </w:r>
    </w:p>
    <w:p w14:paraId="0D143364" w14:textId="77777777" w:rsidR="003A570D" w:rsidRDefault="003A570D" w:rsidP="003A570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3C074E9" w14:textId="77777777" w:rsidR="003A570D" w:rsidRPr="003A570D" w:rsidRDefault="003A570D" w:rsidP="003A570D">
      <w:pPr>
        <w:pStyle w:val="Akapitzlist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sectPr w:rsidR="003A570D" w:rsidRPr="003A570D" w:rsidSect="00B13371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48" w:right="1418" w:bottom="1276" w:left="1418" w:header="709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0F741" w14:textId="77777777" w:rsidR="00395EDF" w:rsidRDefault="00395EDF" w:rsidP="00F81FD8">
      <w:pPr>
        <w:spacing w:after="0" w:line="240" w:lineRule="auto"/>
      </w:pPr>
      <w:r>
        <w:separator/>
      </w:r>
    </w:p>
  </w:endnote>
  <w:endnote w:type="continuationSeparator" w:id="0">
    <w:p w14:paraId="5D0039EE" w14:textId="77777777" w:rsidR="00395EDF" w:rsidRDefault="00395EDF" w:rsidP="00F81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CD30" w14:textId="77777777" w:rsidR="00CB0A95" w:rsidRDefault="00CB0A95">
    <w:pPr>
      <w:pStyle w:val="Stopka"/>
      <w:jc w:val="right"/>
    </w:pPr>
  </w:p>
  <w:p w14:paraId="709B7597" w14:textId="77777777" w:rsidR="00690A87" w:rsidRDefault="00690A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BA0FC" w14:textId="0138CEEB" w:rsidR="00643958" w:rsidRDefault="00966049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7B66C471" wp14:editId="6EABCF7F">
          <wp:simplePos x="0" y="0"/>
          <wp:positionH relativeFrom="margin">
            <wp:align>center</wp:align>
          </wp:positionH>
          <wp:positionV relativeFrom="paragraph">
            <wp:posOffset>12286</wp:posOffset>
          </wp:positionV>
          <wp:extent cx="6778625" cy="114935"/>
          <wp:effectExtent l="0" t="0" r="3175" b="0"/>
          <wp:wrapSquare wrapText="bothSides"/>
          <wp:docPr id="1422835161" name="Obraz 19" descr="stopka_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stopka_P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8625" cy="11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ECFD1" w14:textId="0E002804" w:rsidR="00493B38" w:rsidRDefault="00493B38" w:rsidP="00493B38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4165E1DA" wp14:editId="7C963FEF">
          <wp:simplePos x="0" y="0"/>
          <wp:positionH relativeFrom="margin">
            <wp:align>center</wp:align>
          </wp:positionH>
          <wp:positionV relativeFrom="paragraph">
            <wp:posOffset>190500</wp:posOffset>
          </wp:positionV>
          <wp:extent cx="6778625" cy="114935"/>
          <wp:effectExtent l="0" t="0" r="3175" b="0"/>
          <wp:wrapSquare wrapText="bothSides"/>
          <wp:docPr id="1597257499" name="Obraz 19" descr="stopka_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stopka_P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8625" cy="11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C2D6D02" w14:textId="77777777" w:rsidR="00643958" w:rsidRDefault="006439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815C5" w14:textId="77777777" w:rsidR="00395EDF" w:rsidRDefault="00395EDF" w:rsidP="00F81FD8">
      <w:pPr>
        <w:spacing w:after="0" w:line="240" w:lineRule="auto"/>
      </w:pPr>
      <w:r>
        <w:separator/>
      </w:r>
    </w:p>
  </w:footnote>
  <w:footnote w:type="continuationSeparator" w:id="0">
    <w:p w14:paraId="0CAAEE4B" w14:textId="77777777" w:rsidR="00395EDF" w:rsidRDefault="00395EDF" w:rsidP="00F81F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8F57A" w14:textId="77777777" w:rsidR="003D6232" w:rsidRDefault="0014670C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9F41D62" wp14:editId="2E82B97B">
          <wp:simplePos x="0" y="0"/>
          <wp:positionH relativeFrom="column">
            <wp:posOffset>-917575</wp:posOffset>
          </wp:positionH>
          <wp:positionV relativeFrom="paragraph">
            <wp:posOffset>-460375</wp:posOffset>
          </wp:positionV>
          <wp:extent cx="2495550" cy="1202055"/>
          <wp:effectExtent l="0" t="0" r="0" b="0"/>
          <wp:wrapSquare wrapText="bothSides"/>
          <wp:docPr id="590784223" name="Obraz 5907842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PIE-LOGO KOLOR-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9555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1F7A"/>
    <w:multiLevelType w:val="hybridMultilevel"/>
    <w:tmpl w:val="DF7C4DDE"/>
    <w:lvl w:ilvl="0" w:tplc="FFFFFFFF">
      <w:start w:val="1"/>
      <w:numFmt w:val="upperRoman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99085F"/>
    <w:multiLevelType w:val="hybridMultilevel"/>
    <w:tmpl w:val="A21CB1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A032C"/>
    <w:multiLevelType w:val="hybridMultilevel"/>
    <w:tmpl w:val="7B9205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36909"/>
    <w:multiLevelType w:val="hybridMultilevel"/>
    <w:tmpl w:val="7084EC5E"/>
    <w:lvl w:ilvl="0" w:tplc="96C80C1A">
      <w:start w:val="3"/>
      <w:numFmt w:val="decimal"/>
      <w:lvlText w:val="%1."/>
      <w:lvlJc w:val="left"/>
      <w:pPr>
        <w:ind w:left="65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42223"/>
    <w:multiLevelType w:val="hybridMultilevel"/>
    <w:tmpl w:val="1F3C8A7C"/>
    <w:lvl w:ilvl="0" w:tplc="B21C50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33942"/>
    <w:multiLevelType w:val="multilevel"/>
    <w:tmpl w:val="3CEA6B04"/>
    <w:lvl w:ilvl="0">
      <w:start w:val="1"/>
      <w:numFmt w:val="decimal"/>
      <w:lvlText w:val="%1."/>
      <w:lvlJc w:val="left"/>
      <w:pPr>
        <w:ind w:left="1440" w:hanging="360"/>
      </w:pPr>
      <w:rPr>
        <w:b/>
        <w:bCs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b/>
        <w:bCs/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 w15:restartNumberingAfterBreak="0">
    <w:nsid w:val="1E3056F1"/>
    <w:multiLevelType w:val="hybridMultilevel"/>
    <w:tmpl w:val="E5241D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F0D16"/>
    <w:multiLevelType w:val="hybridMultilevel"/>
    <w:tmpl w:val="910E34B2"/>
    <w:lvl w:ilvl="0" w:tplc="37C4CC8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E64CB"/>
    <w:multiLevelType w:val="hybridMultilevel"/>
    <w:tmpl w:val="D9D2EA5C"/>
    <w:lvl w:ilvl="0" w:tplc="929C08D4">
      <w:start w:val="1"/>
      <w:numFmt w:val="decimal"/>
      <w:lvlText w:val="%1)"/>
      <w:lvlJc w:val="left"/>
      <w:pPr>
        <w:ind w:left="655" w:hanging="360"/>
      </w:pPr>
      <w:rPr>
        <w:rFonts w:eastAsia="Tahoma" w:hint="default"/>
        <w:b/>
        <w:bCs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75" w:hanging="360"/>
      </w:pPr>
    </w:lvl>
    <w:lvl w:ilvl="2" w:tplc="0415001B" w:tentative="1">
      <w:start w:val="1"/>
      <w:numFmt w:val="lowerRoman"/>
      <w:lvlText w:val="%3."/>
      <w:lvlJc w:val="right"/>
      <w:pPr>
        <w:ind w:left="2095" w:hanging="180"/>
      </w:pPr>
    </w:lvl>
    <w:lvl w:ilvl="3" w:tplc="0415000F" w:tentative="1">
      <w:start w:val="1"/>
      <w:numFmt w:val="decimal"/>
      <w:lvlText w:val="%4."/>
      <w:lvlJc w:val="left"/>
      <w:pPr>
        <w:ind w:left="2815" w:hanging="360"/>
      </w:pPr>
    </w:lvl>
    <w:lvl w:ilvl="4" w:tplc="04150019" w:tentative="1">
      <w:start w:val="1"/>
      <w:numFmt w:val="lowerLetter"/>
      <w:lvlText w:val="%5."/>
      <w:lvlJc w:val="left"/>
      <w:pPr>
        <w:ind w:left="3535" w:hanging="360"/>
      </w:pPr>
    </w:lvl>
    <w:lvl w:ilvl="5" w:tplc="0415001B" w:tentative="1">
      <w:start w:val="1"/>
      <w:numFmt w:val="lowerRoman"/>
      <w:lvlText w:val="%6."/>
      <w:lvlJc w:val="right"/>
      <w:pPr>
        <w:ind w:left="4255" w:hanging="180"/>
      </w:pPr>
    </w:lvl>
    <w:lvl w:ilvl="6" w:tplc="0415000F" w:tentative="1">
      <w:start w:val="1"/>
      <w:numFmt w:val="decimal"/>
      <w:lvlText w:val="%7."/>
      <w:lvlJc w:val="left"/>
      <w:pPr>
        <w:ind w:left="4975" w:hanging="360"/>
      </w:pPr>
    </w:lvl>
    <w:lvl w:ilvl="7" w:tplc="04150019" w:tentative="1">
      <w:start w:val="1"/>
      <w:numFmt w:val="lowerLetter"/>
      <w:lvlText w:val="%8."/>
      <w:lvlJc w:val="left"/>
      <w:pPr>
        <w:ind w:left="5695" w:hanging="360"/>
      </w:pPr>
    </w:lvl>
    <w:lvl w:ilvl="8" w:tplc="0415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9" w15:restartNumberingAfterBreak="0">
    <w:nsid w:val="3EF5086B"/>
    <w:multiLevelType w:val="hybridMultilevel"/>
    <w:tmpl w:val="7FAC91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E35D30"/>
    <w:multiLevelType w:val="hybridMultilevel"/>
    <w:tmpl w:val="B406D2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B31796"/>
    <w:multiLevelType w:val="hybridMultilevel"/>
    <w:tmpl w:val="D608AF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1D57C4"/>
    <w:multiLevelType w:val="hybridMultilevel"/>
    <w:tmpl w:val="0ABA0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2647F3"/>
    <w:multiLevelType w:val="hybridMultilevel"/>
    <w:tmpl w:val="6F06D8B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DB50640"/>
    <w:multiLevelType w:val="hybridMultilevel"/>
    <w:tmpl w:val="DF7C4DDE"/>
    <w:lvl w:ilvl="0" w:tplc="A418C8C2">
      <w:start w:val="1"/>
      <w:numFmt w:val="upperRoman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8F639B6">
      <w:start w:val="1"/>
      <w:numFmt w:val="lowerLetter"/>
      <w:lvlText w:val="%2"/>
      <w:lvlJc w:val="left"/>
      <w:pPr>
        <w:ind w:left="10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E868914">
      <w:start w:val="1"/>
      <w:numFmt w:val="lowerRoman"/>
      <w:lvlText w:val="%3"/>
      <w:lvlJc w:val="left"/>
      <w:pPr>
        <w:ind w:left="18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ED83582">
      <w:start w:val="1"/>
      <w:numFmt w:val="decimal"/>
      <w:lvlText w:val="%4"/>
      <w:lvlJc w:val="left"/>
      <w:pPr>
        <w:ind w:left="25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E62700">
      <w:start w:val="1"/>
      <w:numFmt w:val="lowerLetter"/>
      <w:lvlText w:val="%5"/>
      <w:lvlJc w:val="left"/>
      <w:pPr>
        <w:ind w:left="32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6EC01BC">
      <w:start w:val="1"/>
      <w:numFmt w:val="lowerRoman"/>
      <w:lvlText w:val="%6"/>
      <w:lvlJc w:val="left"/>
      <w:pPr>
        <w:ind w:left="39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FEC7AEE">
      <w:start w:val="1"/>
      <w:numFmt w:val="decimal"/>
      <w:lvlText w:val="%7"/>
      <w:lvlJc w:val="left"/>
      <w:pPr>
        <w:ind w:left="46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3E113E">
      <w:start w:val="1"/>
      <w:numFmt w:val="lowerLetter"/>
      <w:lvlText w:val="%8"/>
      <w:lvlJc w:val="left"/>
      <w:pPr>
        <w:ind w:left="54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76EAFA0">
      <w:start w:val="1"/>
      <w:numFmt w:val="lowerRoman"/>
      <w:lvlText w:val="%9"/>
      <w:lvlJc w:val="left"/>
      <w:pPr>
        <w:ind w:left="61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EB973BA"/>
    <w:multiLevelType w:val="hybridMultilevel"/>
    <w:tmpl w:val="6F06D8B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BB34F96"/>
    <w:multiLevelType w:val="hybridMultilevel"/>
    <w:tmpl w:val="BAA613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2510927">
    <w:abstractNumId w:val="6"/>
  </w:num>
  <w:num w:numId="2" w16cid:durableId="969627162">
    <w:abstractNumId w:val="16"/>
  </w:num>
  <w:num w:numId="3" w16cid:durableId="1111432430">
    <w:abstractNumId w:val="5"/>
  </w:num>
  <w:num w:numId="4" w16cid:durableId="451902447">
    <w:abstractNumId w:val="8"/>
  </w:num>
  <w:num w:numId="5" w16cid:durableId="2107994435">
    <w:abstractNumId w:val="3"/>
  </w:num>
  <w:num w:numId="6" w16cid:durableId="1266616849">
    <w:abstractNumId w:val="15"/>
  </w:num>
  <w:num w:numId="7" w16cid:durableId="1353922081">
    <w:abstractNumId w:val="13"/>
  </w:num>
  <w:num w:numId="8" w16cid:durableId="137772756">
    <w:abstractNumId w:val="9"/>
  </w:num>
  <w:num w:numId="9" w16cid:durableId="157045396">
    <w:abstractNumId w:val="1"/>
  </w:num>
  <w:num w:numId="10" w16cid:durableId="2097050850">
    <w:abstractNumId w:val="2"/>
  </w:num>
  <w:num w:numId="11" w16cid:durableId="1422987538">
    <w:abstractNumId w:val="12"/>
  </w:num>
  <w:num w:numId="12" w16cid:durableId="387219382">
    <w:abstractNumId w:val="7"/>
  </w:num>
  <w:num w:numId="13" w16cid:durableId="1612977635">
    <w:abstractNumId w:val="4"/>
  </w:num>
  <w:num w:numId="14" w16cid:durableId="1043217066">
    <w:abstractNumId w:val="11"/>
  </w:num>
  <w:num w:numId="15" w16cid:durableId="1106345847">
    <w:abstractNumId w:val="14"/>
  </w:num>
  <w:num w:numId="16" w16cid:durableId="1183932077">
    <w:abstractNumId w:val="10"/>
  </w:num>
  <w:num w:numId="17" w16cid:durableId="1235237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C9D"/>
    <w:rsid w:val="00001BAC"/>
    <w:rsid w:val="00004268"/>
    <w:rsid w:val="0002179C"/>
    <w:rsid w:val="000260C8"/>
    <w:rsid w:val="00027269"/>
    <w:rsid w:val="00037633"/>
    <w:rsid w:val="000413E5"/>
    <w:rsid w:val="0004234F"/>
    <w:rsid w:val="00055E60"/>
    <w:rsid w:val="00063A76"/>
    <w:rsid w:val="00070590"/>
    <w:rsid w:val="000706C8"/>
    <w:rsid w:val="00070FC7"/>
    <w:rsid w:val="00077CCB"/>
    <w:rsid w:val="00081383"/>
    <w:rsid w:val="00092160"/>
    <w:rsid w:val="000A3D50"/>
    <w:rsid w:val="000A68F5"/>
    <w:rsid w:val="000A6CBA"/>
    <w:rsid w:val="000B3A35"/>
    <w:rsid w:val="000C3462"/>
    <w:rsid w:val="000C4277"/>
    <w:rsid w:val="000C6278"/>
    <w:rsid w:val="000C7431"/>
    <w:rsid w:val="000F2C53"/>
    <w:rsid w:val="000F3354"/>
    <w:rsid w:val="001016DF"/>
    <w:rsid w:val="0011663C"/>
    <w:rsid w:val="001266D9"/>
    <w:rsid w:val="00140FA5"/>
    <w:rsid w:val="00142915"/>
    <w:rsid w:val="001452D0"/>
    <w:rsid w:val="0014670C"/>
    <w:rsid w:val="0015032F"/>
    <w:rsid w:val="0015238E"/>
    <w:rsid w:val="00157FF5"/>
    <w:rsid w:val="00160142"/>
    <w:rsid w:val="00160B84"/>
    <w:rsid w:val="00160FB5"/>
    <w:rsid w:val="00161B23"/>
    <w:rsid w:val="00171F80"/>
    <w:rsid w:val="001748E8"/>
    <w:rsid w:val="00182084"/>
    <w:rsid w:val="001978D7"/>
    <w:rsid w:val="001A0D44"/>
    <w:rsid w:val="001A6BA3"/>
    <w:rsid w:val="001B4EB8"/>
    <w:rsid w:val="001B6F0F"/>
    <w:rsid w:val="001D181E"/>
    <w:rsid w:val="001D3FCB"/>
    <w:rsid w:val="001D7037"/>
    <w:rsid w:val="001D7A12"/>
    <w:rsid w:val="001E16F0"/>
    <w:rsid w:val="001F1E9E"/>
    <w:rsid w:val="00201858"/>
    <w:rsid w:val="00222253"/>
    <w:rsid w:val="00224482"/>
    <w:rsid w:val="00240C8A"/>
    <w:rsid w:val="0024356B"/>
    <w:rsid w:val="0024582B"/>
    <w:rsid w:val="00251D1B"/>
    <w:rsid w:val="0025665B"/>
    <w:rsid w:val="002664A6"/>
    <w:rsid w:val="00271A5B"/>
    <w:rsid w:val="00272CD0"/>
    <w:rsid w:val="00274C0B"/>
    <w:rsid w:val="00284FFB"/>
    <w:rsid w:val="002945B2"/>
    <w:rsid w:val="002A204E"/>
    <w:rsid w:val="002A3CAF"/>
    <w:rsid w:val="002A6EEB"/>
    <w:rsid w:val="002D7EFC"/>
    <w:rsid w:val="002E0162"/>
    <w:rsid w:val="002E064A"/>
    <w:rsid w:val="002E2D0A"/>
    <w:rsid w:val="002F2D2E"/>
    <w:rsid w:val="002F2DAE"/>
    <w:rsid w:val="002F7250"/>
    <w:rsid w:val="00322F1D"/>
    <w:rsid w:val="00330153"/>
    <w:rsid w:val="00334753"/>
    <w:rsid w:val="003400B2"/>
    <w:rsid w:val="003445AC"/>
    <w:rsid w:val="00347694"/>
    <w:rsid w:val="00351351"/>
    <w:rsid w:val="00362E86"/>
    <w:rsid w:val="00377709"/>
    <w:rsid w:val="0038523E"/>
    <w:rsid w:val="00386509"/>
    <w:rsid w:val="003915EE"/>
    <w:rsid w:val="00395EDF"/>
    <w:rsid w:val="003A363F"/>
    <w:rsid w:val="003A570D"/>
    <w:rsid w:val="003B17AB"/>
    <w:rsid w:val="003B2A9B"/>
    <w:rsid w:val="003B4977"/>
    <w:rsid w:val="003D24C9"/>
    <w:rsid w:val="003D6232"/>
    <w:rsid w:val="003E3B5E"/>
    <w:rsid w:val="003E3E7A"/>
    <w:rsid w:val="003F4947"/>
    <w:rsid w:val="003F6181"/>
    <w:rsid w:val="0040505D"/>
    <w:rsid w:val="00431C2D"/>
    <w:rsid w:val="00433582"/>
    <w:rsid w:val="004555D7"/>
    <w:rsid w:val="00465AC9"/>
    <w:rsid w:val="004735F1"/>
    <w:rsid w:val="00476BBA"/>
    <w:rsid w:val="004854F2"/>
    <w:rsid w:val="00493B38"/>
    <w:rsid w:val="004A25DD"/>
    <w:rsid w:val="004A306E"/>
    <w:rsid w:val="004A350E"/>
    <w:rsid w:val="004A4A33"/>
    <w:rsid w:val="004B49B4"/>
    <w:rsid w:val="004D6C9D"/>
    <w:rsid w:val="004E7713"/>
    <w:rsid w:val="004F5B66"/>
    <w:rsid w:val="004F6261"/>
    <w:rsid w:val="00501E48"/>
    <w:rsid w:val="00503511"/>
    <w:rsid w:val="00507651"/>
    <w:rsid w:val="00517523"/>
    <w:rsid w:val="0052418B"/>
    <w:rsid w:val="00526161"/>
    <w:rsid w:val="0052660B"/>
    <w:rsid w:val="00540387"/>
    <w:rsid w:val="00541BB2"/>
    <w:rsid w:val="00556649"/>
    <w:rsid w:val="00572A26"/>
    <w:rsid w:val="0057720A"/>
    <w:rsid w:val="00581462"/>
    <w:rsid w:val="00595F8A"/>
    <w:rsid w:val="00597381"/>
    <w:rsid w:val="005976E9"/>
    <w:rsid w:val="005A03ED"/>
    <w:rsid w:val="005A53CC"/>
    <w:rsid w:val="005A77C1"/>
    <w:rsid w:val="005B1EB0"/>
    <w:rsid w:val="005C15CB"/>
    <w:rsid w:val="005C2346"/>
    <w:rsid w:val="005C45F6"/>
    <w:rsid w:val="005C5114"/>
    <w:rsid w:val="005C6E66"/>
    <w:rsid w:val="005D2AEC"/>
    <w:rsid w:val="005D423D"/>
    <w:rsid w:val="005E326E"/>
    <w:rsid w:val="006077C4"/>
    <w:rsid w:val="0062003D"/>
    <w:rsid w:val="00623994"/>
    <w:rsid w:val="00630070"/>
    <w:rsid w:val="00633EC8"/>
    <w:rsid w:val="0063406E"/>
    <w:rsid w:val="00636222"/>
    <w:rsid w:val="00636B9C"/>
    <w:rsid w:val="00643958"/>
    <w:rsid w:val="0064406A"/>
    <w:rsid w:val="0066119B"/>
    <w:rsid w:val="006755B5"/>
    <w:rsid w:val="00676058"/>
    <w:rsid w:val="00690A87"/>
    <w:rsid w:val="00692151"/>
    <w:rsid w:val="00694F4C"/>
    <w:rsid w:val="006A3BAF"/>
    <w:rsid w:val="006A6D0F"/>
    <w:rsid w:val="006A7CB3"/>
    <w:rsid w:val="006C0701"/>
    <w:rsid w:val="006C68CD"/>
    <w:rsid w:val="006E25F4"/>
    <w:rsid w:val="006E5C8F"/>
    <w:rsid w:val="006F6561"/>
    <w:rsid w:val="006F6F9E"/>
    <w:rsid w:val="00701225"/>
    <w:rsid w:val="007031F6"/>
    <w:rsid w:val="0070635E"/>
    <w:rsid w:val="00706BBA"/>
    <w:rsid w:val="00730D25"/>
    <w:rsid w:val="0074183B"/>
    <w:rsid w:val="00753354"/>
    <w:rsid w:val="00753541"/>
    <w:rsid w:val="007752A2"/>
    <w:rsid w:val="007803DD"/>
    <w:rsid w:val="00780D42"/>
    <w:rsid w:val="00783E45"/>
    <w:rsid w:val="007842DB"/>
    <w:rsid w:val="0078792E"/>
    <w:rsid w:val="00787A02"/>
    <w:rsid w:val="00796C06"/>
    <w:rsid w:val="007B7638"/>
    <w:rsid w:val="007B7EE3"/>
    <w:rsid w:val="007C07B7"/>
    <w:rsid w:val="007C18F6"/>
    <w:rsid w:val="007D03CB"/>
    <w:rsid w:val="007D22C4"/>
    <w:rsid w:val="007D292B"/>
    <w:rsid w:val="007D3507"/>
    <w:rsid w:val="007D42FE"/>
    <w:rsid w:val="007D60AD"/>
    <w:rsid w:val="007E0261"/>
    <w:rsid w:val="007F39CE"/>
    <w:rsid w:val="008154DF"/>
    <w:rsid w:val="00817892"/>
    <w:rsid w:val="00823E75"/>
    <w:rsid w:val="008240B5"/>
    <w:rsid w:val="0083040A"/>
    <w:rsid w:val="0083191C"/>
    <w:rsid w:val="00845213"/>
    <w:rsid w:val="00854351"/>
    <w:rsid w:val="0085765F"/>
    <w:rsid w:val="00862881"/>
    <w:rsid w:val="008675E9"/>
    <w:rsid w:val="00870168"/>
    <w:rsid w:val="00874210"/>
    <w:rsid w:val="00874C05"/>
    <w:rsid w:val="00885BA9"/>
    <w:rsid w:val="00893577"/>
    <w:rsid w:val="008A6648"/>
    <w:rsid w:val="008B2650"/>
    <w:rsid w:val="008B3AF8"/>
    <w:rsid w:val="008B5234"/>
    <w:rsid w:val="008D0696"/>
    <w:rsid w:val="008D6166"/>
    <w:rsid w:val="008D781B"/>
    <w:rsid w:val="008E0B20"/>
    <w:rsid w:val="00903D30"/>
    <w:rsid w:val="00904658"/>
    <w:rsid w:val="009057B5"/>
    <w:rsid w:val="0091417A"/>
    <w:rsid w:val="009414B5"/>
    <w:rsid w:val="009538AB"/>
    <w:rsid w:val="00962930"/>
    <w:rsid w:val="00966049"/>
    <w:rsid w:val="009809FA"/>
    <w:rsid w:val="0099050D"/>
    <w:rsid w:val="00996613"/>
    <w:rsid w:val="009A689F"/>
    <w:rsid w:val="009C4775"/>
    <w:rsid w:val="009C4941"/>
    <w:rsid w:val="009C72B2"/>
    <w:rsid w:val="009D7914"/>
    <w:rsid w:val="009E5415"/>
    <w:rsid w:val="009F6346"/>
    <w:rsid w:val="00A02FAC"/>
    <w:rsid w:val="00A03EAE"/>
    <w:rsid w:val="00A04746"/>
    <w:rsid w:val="00A0581F"/>
    <w:rsid w:val="00A063E3"/>
    <w:rsid w:val="00A14DB0"/>
    <w:rsid w:val="00A23940"/>
    <w:rsid w:val="00A30585"/>
    <w:rsid w:val="00A43FF6"/>
    <w:rsid w:val="00A5416D"/>
    <w:rsid w:val="00A559FE"/>
    <w:rsid w:val="00A55B52"/>
    <w:rsid w:val="00A574CB"/>
    <w:rsid w:val="00A651C5"/>
    <w:rsid w:val="00A86269"/>
    <w:rsid w:val="00A95B03"/>
    <w:rsid w:val="00A96967"/>
    <w:rsid w:val="00AA3B5D"/>
    <w:rsid w:val="00AD295F"/>
    <w:rsid w:val="00AF5EFB"/>
    <w:rsid w:val="00B0457D"/>
    <w:rsid w:val="00B06502"/>
    <w:rsid w:val="00B06EE2"/>
    <w:rsid w:val="00B13371"/>
    <w:rsid w:val="00B275B5"/>
    <w:rsid w:val="00B3090F"/>
    <w:rsid w:val="00B337EE"/>
    <w:rsid w:val="00B34C79"/>
    <w:rsid w:val="00B36DE9"/>
    <w:rsid w:val="00B4464A"/>
    <w:rsid w:val="00B50FC1"/>
    <w:rsid w:val="00B61CCE"/>
    <w:rsid w:val="00B8001B"/>
    <w:rsid w:val="00B875B7"/>
    <w:rsid w:val="00B91005"/>
    <w:rsid w:val="00B95ACF"/>
    <w:rsid w:val="00BB1920"/>
    <w:rsid w:val="00BB28E4"/>
    <w:rsid w:val="00BB6483"/>
    <w:rsid w:val="00BB6809"/>
    <w:rsid w:val="00BC3624"/>
    <w:rsid w:val="00BD05D3"/>
    <w:rsid w:val="00BE2C6D"/>
    <w:rsid w:val="00BE5AB1"/>
    <w:rsid w:val="00BE60A6"/>
    <w:rsid w:val="00C03B54"/>
    <w:rsid w:val="00C12230"/>
    <w:rsid w:val="00C125AE"/>
    <w:rsid w:val="00C1313A"/>
    <w:rsid w:val="00C1332C"/>
    <w:rsid w:val="00C22057"/>
    <w:rsid w:val="00C23E68"/>
    <w:rsid w:val="00C242D7"/>
    <w:rsid w:val="00C307DF"/>
    <w:rsid w:val="00C36BA5"/>
    <w:rsid w:val="00C40057"/>
    <w:rsid w:val="00C45A52"/>
    <w:rsid w:val="00C67A9A"/>
    <w:rsid w:val="00C7382A"/>
    <w:rsid w:val="00C740D8"/>
    <w:rsid w:val="00C74436"/>
    <w:rsid w:val="00C77711"/>
    <w:rsid w:val="00C824C6"/>
    <w:rsid w:val="00C85DDA"/>
    <w:rsid w:val="00C97C38"/>
    <w:rsid w:val="00CA601C"/>
    <w:rsid w:val="00CB0A95"/>
    <w:rsid w:val="00CB7C0D"/>
    <w:rsid w:val="00CC6F92"/>
    <w:rsid w:val="00CE6651"/>
    <w:rsid w:val="00CF3B57"/>
    <w:rsid w:val="00CF57CB"/>
    <w:rsid w:val="00D11679"/>
    <w:rsid w:val="00D21167"/>
    <w:rsid w:val="00D21184"/>
    <w:rsid w:val="00D25173"/>
    <w:rsid w:val="00D316DC"/>
    <w:rsid w:val="00D43378"/>
    <w:rsid w:val="00D4567F"/>
    <w:rsid w:val="00D535BA"/>
    <w:rsid w:val="00D57DD0"/>
    <w:rsid w:val="00D60B9F"/>
    <w:rsid w:val="00D700D6"/>
    <w:rsid w:val="00D739DE"/>
    <w:rsid w:val="00D901F7"/>
    <w:rsid w:val="00D9433C"/>
    <w:rsid w:val="00DA310E"/>
    <w:rsid w:val="00DA3E3F"/>
    <w:rsid w:val="00DB1494"/>
    <w:rsid w:val="00DB3C58"/>
    <w:rsid w:val="00DC5AF9"/>
    <w:rsid w:val="00DE14ED"/>
    <w:rsid w:val="00DE1949"/>
    <w:rsid w:val="00DF6207"/>
    <w:rsid w:val="00E025B3"/>
    <w:rsid w:val="00E153D4"/>
    <w:rsid w:val="00E1577D"/>
    <w:rsid w:val="00E30AE3"/>
    <w:rsid w:val="00E37C3C"/>
    <w:rsid w:val="00E70C2D"/>
    <w:rsid w:val="00E71C55"/>
    <w:rsid w:val="00E806CC"/>
    <w:rsid w:val="00EA2581"/>
    <w:rsid w:val="00EB0A8C"/>
    <w:rsid w:val="00EC5B45"/>
    <w:rsid w:val="00ED7A7E"/>
    <w:rsid w:val="00EE2BA6"/>
    <w:rsid w:val="00EE315A"/>
    <w:rsid w:val="00EF07F4"/>
    <w:rsid w:val="00EF49E0"/>
    <w:rsid w:val="00EF4E2C"/>
    <w:rsid w:val="00EF4F54"/>
    <w:rsid w:val="00F0075C"/>
    <w:rsid w:val="00F06F29"/>
    <w:rsid w:val="00F077BC"/>
    <w:rsid w:val="00F109AD"/>
    <w:rsid w:val="00F160C4"/>
    <w:rsid w:val="00F174A6"/>
    <w:rsid w:val="00F249B5"/>
    <w:rsid w:val="00F24BF1"/>
    <w:rsid w:val="00F34239"/>
    <w:rsid w:val="00F40248"/>
    <w:rsid w:val="00F41989"/>
    <w:rsid w:val="00F47D4D"/>
    <w:rsid w:val="00F5010E"/>
    <w:rsid w:val="00F5297F"/>
    <w:rsid w:val="00F5384C"/>
    <w:rsid w:val="00F673AB"/>
    <w:rsid w:val="00F746EA"/>
    <w:rsid w:val="00F74C99"/>
    <w:rsid w:val="00F81FD8"/>
    <w:rsid w:val="00F92AA2"/>
    <w:rsid w:val="00FA037C"/>
    <w:rsid w:val="00FA0742"/>
    <w:rsid w:val="00FB363F"/>
    <w:rsid w:val="00FB4664"/>
    <w:rsid w:val="00FC59E0"/>
    <w:rsid w:val="00FD2DEF"/>
    <w:rsid w:val="00FD5CB2"/>
    <w:rsid w:val="00FD5E24"/>
    <w:rsid w:val="00FE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5FF4BC"/>
  <w15:chartTrackingRefBased/>
  <w15:docId w15:val="{4C0F2884-7B65-40D6-A160-7E1024CB8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570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81F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81FD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81FD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81FD8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CB0A9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60B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0B84"/>
    <w:rPr>
      <w:rFonts w:ascii="Segoe UI" w:hAnsi="Segoe UI" w:cs="Segoe UI"/>
      <w:sz w:val="18"/>
      <w:szCs w:val="18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B275B5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F49E0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3A570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57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&#380;ytkownik-20\Desktop\Papier_firmowy_PIE_nowy_logo_tylko_1_pl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0853F-C4BE-4F5B-ACA7-138113DC3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Papier_firmowy_PIE_nowy_logo_tylko_1_pl.dotm</Template>
  <TotalTime>16</TotalTime>
  <Pages>1</Pages>
  <Words>95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Użytkownik-20</dc:creator>
  <cp:keywords/>
  <cp:lastModifiedBy>Tomasz Kanigowski</cp:lastModifiedBy>
  <cp:revision>3</cp:revision>
  <cp:lastPrinted>2026-03-05T14:04:00Z</cp:lastPrinted>
  <dcterms:created xsi:type="dcterms:W3CDTF">2026-03-05T14:18:00Z</dcterms:created>
  <dcterms:modified xsi:type="dcterms:W3CDTF">2026-03-05T14:20:00Z</dcterms:modified>
</cp:coreProperties>
</file>